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691AAFA1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="00F65067">
        <w:rPr>
          <w:rStyle w:val="Strong"/>
          <w:rFonts w:asciiTheme="minorHAnsi" w:hAnsiTheme="minorHAnsi" w:cstheme="minorHAnsi"/>
          <w:lang w:val="en-GB"/>
        </w:rPr>
        <w:t>11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F65067">
        <w:rPr>
          <w:rStyle w:val="Strong"/>
          <w:rFonts w:asciiTheme="minorHAnsi" w:hAnsiTheme="minorHAnsi" w:cstheme="minorHAnsi"/>
          <w:lang w:val="en-GB"/>
        </w:rPr>
        <w:t>G002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F65067" w:rsidRPr="00322580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3942ACB5" w:rsidR="00C44890" w:rsidRPr="00492684" w:rsidRDefault="00F65067" w:rsidP="00C44890">
      <w:pPr>
        <w:rPr>
          <w:lang w:val="en-GB"/>
        </w:rPr>
      </w:pPr>
      <w:r w:rsidRPr="005A7649">
        <w:rPr>
          <w:lang w:val="en-GB"/>
        </w:rPr>
        <w:t xml:space="preserve">We need to purchase staff transport as current transport is not in good condition as it was purchased for more than 9 years back so </w:t>
      </w:r>
      <w:r w:rsidR="005A7649" w:rsidRPr="005A7649">
        <w:rPr>
          <w:lang w:val="en-GB"/>
        </w:rPr>
        <w:t xml:space="preserve">need </w:t>
      </w:r>
      <w:r w:rsidRPr="005A7649">
        <w:rPr>
          <w:lang w:val="en-GB"/>
        </w:rPr>
        <w:t>1 brand new big bus and 1 b</w:t>
      </w:r>
      <w:r w:rsidR="005A7649" w:rsidRPr="005A7649">
        <w:rPr>
          <w:lang w:val="en-GB"/>
        </w:rPr>
        <w:t>r</w:t>
      </w:r>
      <w:r w:rsidRPr="005A7649">
        <w:rPr>
          <w:lang w:val="en-GB"/>
        </w:rPr>
        <w:t xml:space="preserve">and new small </w:t>
      </w:r>
      <w:proofErr w:type="gramStart"/>
      <w:r w:rsidRPr="005A7649">
        <w:rPr>
          <w:lang w:val="en-GB"/>
        </w:rPr>
        <w:t>bus(</w:t>
      </w:r>
      <w:proofErr w:type="gramEnd"/>
      <w:r w:rsidRPr="005A7649">
        <w:rPr>
          <w:lang w:val="en-GB"/>
        </w:rPr>
        <w:t xml:space="preserve">super cat).  </w:t>
      </w:r>
      <w:r w:rsidR="005A7649" w:rsidRPr="005A7649">
        <w:rPr>
          <w:lang w:val="en-GB"/>
        </w:rPr>
        <w:t>MOJ is current hiring bus to cater his staff which is very expensive compared to when we purchase our own transport.</w:t>
      </w:r>
      <w:r w:rsidR="005A7649">
        <w:rPr>
          <w:lang w:val="en-GB"/>
        </w:rPr>
        <w:t xml:space="preserve"> T</w:t>
      </w:r>
      <w:r>
        <w:rPr>
          <w:lang w:val="en-GB"/>
        </w:rPr>
        <w:t>herefore, total transport to accommodate all staff of Judiciary is 2(1 big bus and 1 Super Cat).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248C5547" w:rsidR="002A4740" w:rsidRPr="00492684" w:rsidRDefault="00107ACC" w:rsidP="00C44890">
      <w:pPr>
        <w:rPr>
          <w:lang w:val="en-GB"/>
        </w:rPr>
      </w:pPr>
      <w:r>
        <w:rPr>
          <w:lang w:val="en-GB"/>
        </w:rPr>
        <w:t>A brand new vehicles needed only not a second hand one or used one, model is Toyota Brand if unable to get this, then any other models as well but good ones.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0AF9843F" w:rsidR="00C44890" w:rsidRPr="00492684" w:rsidRDefault="00107ACC" w:rsidP="00C44890">
      <w:pPr>
        <w:rPr>
          <w:lang w:val="en-GB"/>
        </w:rPr>
      </w:pPr>
      <w:r w:rsidRPr="005A7649">
        <w:rPr>
          <w:lang w:val="en-GB"/>
        </w:rPr>
        <w:t xml:space="preserve">Depend </w:t>
      </w:r>
      <w:r>
        <w:rPr>
          <w:lang w:val="en-GB"/>
        </w:rPr>
        <w:t>on the selected supplier for this procurement.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77892616" w:rsidR="00C44890" w:rsidRPr="00492684" w:rsidRDefault="00107ACC" w:rsidP="00C44890">
      <w:pPr>
        <w:rPr>
          <w:lang w:val="en-GB"/>
        </w:rPr>
      </w:pPr>
      <w:r w:rsidRPr="005A7649">
        <w:rPr>
          <w:lang w:val="en-GB"/>
        </w:rPr>
        <w:t xml:space="preserve">As soon as possible before </w:t>
      </w:r>
      <w:r w:rsidR="005A7649" w:rsidRPr="005A7649">
        <w:rPr>
          <w:lang w:val="en-GB"/>
        </w:rPr>
        <w:t xml:space="preserve">the end </w:t>
      </w:r>
      <w:r w:rsidRPr="005A7649">
        <w:rPr>
          <w:lang w:val="en-GB"/>
        </w:rPr>
        <w:t xml:space="preserve">of this year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60E5B64" w:rsidR="002A4740" w:rsidRPr="00492684" w:rsidRDefault="005A764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</w:t>
            </w:r>
            <w:r>
              <w:t>rand new vehicles, Toyota Brand (1 big bus and 1 super cat)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3E04" w14:textId="77777777" w:rsidR="003D2DF4" w:rsidRDefault="003D2DF4">
      <w:r>
        <w:separator/>
      </w:r>
    </w:p>
  </w:endnote>
  <w:endnote w:type="continuationSeparator" w:id="0">
    <w:p w14:paraId="6B5AE150" w14:textId="77777777" w:rsidR="003D2DF4" w:rsidRDefault="003D2DF4">
      <w:r>
        <w:continuationSeparator/>
      </w:r>
    </w:p>
  </w:endnote>
  <w:endnote w:type="continuationNotice" w:id="1">
    <w:p w14:paraId="68450A7D" w14:textId="77777777" w:rsidR="003D2DF4" w:rsidRDefault="003D2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673A0C7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07ACC" w:rsidRPr="00107AC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07ACC" w:rsidRPr="00107AC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55A2DA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22580">
      <w:rPr>
        <w:noProof/>
      </w:rPr>
      <w:t>2021-11-10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17F7" w14:textId="77777777" w:rsidR="003D2DF4" w:rsidRDefault="003D2DF4">
      <w:r>
        <w:separator/>
      </w:r>
    </w:p>
  </w:footnote>
  <w:footnote w:type="continuationSeparator" w:id="0">
    <w:p w14:paraId="7301B6BC" w14:textId="77777777" w:rsidR="003D2DF4" w:rsidRDefault="003D2DF4">
      <w:r>
        <w:continuationSeparator/>
      </w:r>
    </w:p>
  </w:footnote>
  <w:footnote w:type="continuationNotice" w:id="1">
    <w:p w14:paraId="6F334398" w14:textId="77777777" w:rsidR="003D2DF4" w:rsidRDefault="003D2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08D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07ACC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580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2DF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649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1262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2E65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6A2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067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BDF5BC-43B4-49B6-8E8D-293A9FEC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1172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5</cp:revision>
  <cp:lastPrinted>2013-10-18T08:32:00Z</cp:lastPrinted>
  <dcterms:created xsi:type="dcterms:W3CDTF">2021-11-07T21:39:00Z</dcterms:created>
  <dcterms:modified xsi:type="dcterms:W3CDTF">2021-11-09T21:18:00Z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